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163F" w:rsidRDefault="00C1163F" w:rsidP="00C116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BYDLAKE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C1163F" w:rsidRDefault="00C1163F" w:rsidP="00C116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163F" w:rsidRDefault="00C1163F" w:rsidP="00C116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163F" w:rsidRDefault="00C1163F" w:rsidP="00C116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Okehampton,</w:t>
      </w:r>
    </w:p>
    <w:p w:rsidR="00C1163F" w:rsidRDefault="00C1163F" w:rsidP="00C116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Devon,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Skynner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1163F" w:rsidRDefault="00C1163F" w:rsidP="00C116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24-20)</w:t>
      </w:r>
    </w:p>
    <w:p w:rsidR="00D93721" w:rsidRDefault="00D93721" w:rsidP="00C116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3721" w:rsidRDefault="00D93721" w:rsidP="00C116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3721" w:rsidRDefault="00D93721" w:rsidP="00C116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? the same person as John Byde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lake(q.v.)</w:t>
      </w:r>
    </w:p>
    <w:p w:rsidR="00C1163F" w:rsidRDefault="00C1163F" w:rsidP="00C116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163F" w:rsidRDefault="00C1163F" w:rsidP="00C116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1163F" w:rsidRDefault="00C1163F" w:rsidP="00C116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January 2016</w:t>
      </w:r>
    </w:p>
    <w:sectPr w:rsidR="00DD5B8A" w:rsidRPr="00C116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163F" w:rsidRDefault="00C1163F" w:rsidP="00564E3C">
      <w:pPr>
        <w:spacing w:after="0" w:line="240" w:lineRule="auto"/>
      </w:pPr>
      <w:r>
        <w:separator/>
      </w:r>
    </w:p>
  </w:endnote>
  <w:endnote w:type="continuationSeparator" w:id="0">
    <w:p w:rsidR="00C1163F" w:rsidRDefault="00C1163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93721">
      <w:rPr>
        <w:rFonts w:ascii="Times New Roman" w:hAnsi="Times New Roman" w:cs="Times New Roman"/>
        <w:noProof/>
        <w:sz w:val="24"/>
        <w:szCs w:val="24"/>
      </w:rPr>
      <w:t>8 August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163F" w:rsidRDefault="00C1163F" w:rsidP="00564E3C">
      <w:pPr>
        <w:spacing w:after="0" w:line="240" w:lineRule="auto"/>
      </w:pPr>
      <w:r>
        <w:separator/>
      </w:r>
    </w:p>
  </w:footnote>
  <w:footnote w:type="continuationSeparator" w:id="0">
    <w:p w:rsidR="00C1163F" w:rsidRDefault="00C1163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63F"/>
    <w:rsid w:val="00372DC6"/>
    <w:rsid w:val="00564E3C"/>
    <w:rsid w:val="0064591D"/>
    <w:rsid w:val="00C1163F"/>
    <w:rsid w:val="00D9372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86A7E"/>
  <w15:chartTrackingRefBased/>
  <w15:docId w15:val="{3E8A10D2-8E68-421A-BDE3-7FD44E4FC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2016-01-29T11:51:00Z</dcterms:created>
  <dcterms:modified xsi:type="dcterms:W3CDTF">2017-08-08T07:10:00Z</dcterms:modified>
</cp:coreProperties>
</file>